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711F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830C3B" w:rsidRPr="0091260B" w:rsidTr="00876F64">
        <w:trPr>
          <w:trHeight w:val="1039"/>
        </w:trPr>
        <w:tc>
          <w:tcPr>
            <w:tcW w:w="6628" w:type="dxa"/>
          </w:tcPr>
          <w:p w:rsidR="00830C3B" w:rsidRPr="0091260B" w:rsidRDefault="00DE6383" w:rsidP="00AB7211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876F64">
              <w:t>ф</w:t>
            </w:r>
            <w:r w:rsidR="00876F64" w:rsidRPr="00923CB7">
              <w:t>едеральному государственному автономному образовательному учреждению высшего образования «Новосибирский национальный исследовательский государственный университет»</w:t>
            </w:r>
            <w:r w:rsidR="00876F64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7C6038" w:rsidRPr="00531E19">
              <w:t>и объект</w:t>
            </w:r>
            <w:r w:rsidR="00AB7211">
              <w:t>ов</w:t>
            </w:r>
            <w:r w:rsidR="007C6038" w:rsidRPr="00531E19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876F64" w:rsidRDefault="00D25713" w:rsidP="00876F64">
      <w:pPr>
        <w:ind w:firstLine="709"/>
        <w:jc w:val="both"/>
      </w:pPr>
      <w:r w:rsidRPr="0091260B">
        <w:rPr>
          <w:color w:val="000000" w:themeColor="text1"/>
        </w:rPr>
        <w:t>1. </w:t>
      </w:r>
      <w:r w:rsidR="00876F64">
        <w:rPr>
          <w:color w:val="000000" w:themeColor="text1"/>
        </w:rPr>
        <w:t xml:space="preserve">Предоставить </w:t>
      </w:r>
      <w:r w:rsidR="00876F64">
        <w:t>ф</w:t>
      </w:r>
      <w:r w:rsidR="00876F64" w:rsidRPr="00923CB7">
        <w:t xml:space="preserve">едеральному государственному автономному образовательному учреждению высшего образования «Новосибирский национальный исследовательский государственный университет» </w:t>
      </w:r>
      <w:r w:rsidR="00876F64">
        <w:t xml:space="preserve">разрешение </w:t>
      </w:r>
      <w:r w:rsidR="00876F64" w:rsidRPr="00923CB7">
        <w:t>на условно разрешенный вид использования земельного участка с кадастровым номером</w:t>
      </w:r>
      <w:r w:rsidR="00876F64">
        <w:t xml:space="preserve"> 54:35:091480:1106 площадью </w:t>
      </w:r>
      <w:r w:rsidR="00876F64" w:rsidRPr="00B15F07">
        <w:t>143043</w:t>
      </w:r>
      <w:r w:rsidR="00876F64">
        <w:t xml:space="preserve"> кв. м по адресу: </w:t>
      </w:r>
      <w:r w:rsidR="00876F64" w:rsidRPr="009112FE">
        <w:t xml:space="preserve">Российская Федерация, Новосибирская область, </w:t>
      </w:r>
      <w:r w:rsidR="00876F64">
        <w:t xml:space="preserve">городской округ город Новосибирск, </w:t>
      </w:r>
      <w:r w:rsidR="00876F64" w:rsidRPr="009112FE">
        <w:t>город Новосибирск,</w:t>
      </w:r>
      <w:r w:rsidR="00876F64">
        <w:t xml:space="preserve"> ул. Пирогова, </w:t>
      </w:r>
      <w:proofErr w:type="spellStart"/>
      <w:r w:rsidR="00876F64">
        <w:t>з</w:t>
      </w:r>
      <w:proofErr w:type="spellEnd"/>
      <w:r w:rsidR="00876F64">
        <w:t xml:space="preserve">/у 2 </w:t>
      </w:r>
      <w:r w:rsidR="00876F64" w:rsidRPr="00883E08">
        <w:t>и объект</w:t>
      </w:r>
      <w:r w:rsidR="00876F64">
        <w:t>ов</w:t>
      </w:r>
      <w:r w:rsidR="00876F64" w:rsidRPr="00883E08">
        <w:t xml:space="preserve"> капитального строительства (зона</w:t>
      </w:r>
      <w:r w:rsidR="00876F64">
        <w:t xml:space="preserve"> </w:t>
      </w:r>
      <w:r w:rsidR="00876F64" w:rsidRPr="00BA3D48">
        <w:t>объектов среднего профессионального и высшего образования, научно-исследовательских организаций (ОД-2)</w:t>
      </w:r>
      <w:r w:rsidR="00876F64">
        <w:t>) – «г</w:t>
      </w:r>
      <w:r w:rsidR="00876F64" w:rsidRPr="0041793B">
        <w:t>остиничное обслуживание (4.7)</w:t>
      </w:r>
      <w:r w:rsidR="00876F64">
        <w:t xml:space="preserve"> – г</w:t>
      </w:r>
      <w:r w:rsidR="00876F64" w:rsidRPr="0041793B">
        <w:t>остиницы</w:t>
      </w:r>
      <w:r w:rsidR="00876F64">
        <w:t>».</w:t>
      </w:r>
    </w:p>
    <w:p w:rsidR="00FE2272" w:rsidRPr="0091260B" w:rsidRDefault="00645674" w:rsidP="00975B6B">
      <w:pPr>
        <w:ind w:firstLine="709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711F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75B6B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1389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4716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3354D"/>
    <w:rsid w:val="0043362F"/>
    <w:rsid w:val="00435290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38CB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76F64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5B6B"/>
    <w:rsid w:val="0097668B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211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711F8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340C90-6259-42AC-86B1-513B0F5D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72</TotalTime>
  <Pages>1</Pages>
  <Words>228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2025-08-26T04:51:00Z</dcterms:modified>
</cp:coreProperties>
</file>